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D8090" w14:textId="77777777" w:rsidR="00FD7223" w:rsidRDefault="00FD7223" w:rsidP="00FD7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WARENN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fl.1462)</w:t>
      </w:r>
    </w:p>
    <w:p w14:paraId="0D89F233" w14:textId="77777777" w:rsidR="00FD7223" w:rsidRDefault="00FD7223" w:rsidP="00FD7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001D58DC" w14:textId="77777777" w:rsidR="00FD7223" w:rsidRDefault="00FD7223" w:rsidP="00FD7223">
      <w:pPr>
        <w:pStyle w:val="NoSpacing"/>
        <w:rPr>
          <w:rFonts w:cs="Times New Roman"/>
          <w:szCs w:val="24"/>
        </w:rPr>
      </w:pPr>
    </w:p>
    <w:p w14:paraId="00E6AA98" w14:textId="77777777" w:rsidR="00FD7223" w:rsidRDefault="00FD7223" w:rsidP="00FD7223">
      <w:pPr>
        <w:pStyle w:val="NoSpacing"/>
        <w:rPr>
          <w:rFonts w:cs="Times New Roman"/>
          <w:szCs w:val="24"/>
        </w:rPr>
      </w:pPr>
    </w:p>
    <w:p w14:paraId="2C2B4550" w14:textId="77777777" w:rsidR="00FD7223" w:rsidRDefault="00FD7223" w:rsidP="00FD7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Oct.1462</w:t>
      </w:r>
      <w:r>
        <w:rPr>
          <w:rFonts w:cs="Times New Roman"/>
          <w:szCs w:val="24"/>
        </w:rPr>
        <w:tab/>
        <w:t xml:space="preserve">Gift of his goods and chattels to William Beeston (q.v.) and Walter </w:t>
      </w:r>
    </w:p>
    <w:p w14:paraId="130EE9D7" w14:textId="77777777" w:rsidR="00FD7223" w:rsidRDefault="00FD7223" w:rsidP="00FD7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Costantyn</w:t>
      </w:r>
      <w:proofErr w:type="spellEnd"/>
      <w:r>
        <w:rPr>
          <w:rFonts w:cs="Times New Roman"/>
          <w:szCs w:val="24"/>
        </w:rPr>
        <w:t xml:space="preserve"> of London, carpenter(q.v.).   </w:t>
      </w:r>
    </w:p>
    <w:p w14:paraId="3E2D98C0" w14:textId="77777777" w:rsidR="00FD7223" w:rsidRDefault="00FD7223" w:rsidP="00FD7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1461-68 p.133)</w:t>
      </w:r>
    </w:p>
    <w:p w14:paraId="7649C7B4" w14:textId="77777777" w:rsidR="00FD7223" w:rsidRDefault="00FD7223" w:rsidP="00FD7223">
      <w:pPr>
        <w:pStyle w:val="NoSpacing"/>
        <w:rPr>
          <w:rFonts w:cs="Times New Roman"/>
          <w:szCs w:val="24"/>
        </w:rPr>
      </w:pPr>
    </w:p>
    <w:p w14:paraId="077F28F3" w14:textId="77777777" w:rsidR="00FD7223" w:rsidRDefault="00FD7223" w:rsidP="00FD7223">
      <w:pPr>
        <w:pStyle w:val="NoSpacing"/>
        <w:rPr>
          <w:rFonts w:cs="Times New Roman"/>
          <w:szCs w:val="24"/>
        </w:rPr>
      </w:pPr>
    </w:p>
    <w:p w14:paraId="34529CC3" w14:textId="77777777" w:rsidR="00FD7223" w:rsidRDefault="00FD7223" w:rsidP="00FD72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2023</w:t>
      </w:r>
    </w:p>
    <w:p w14:paraId="2249ECC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2CB7D" w14:textId="77777777" w:rsidR="00FD7223" w:rsidRDefault="00FD7223" w:rsidP="009139A6">
      <w:r>
        <w:separator/>
      </w:r>
    </w:p>
  </w:endnote>
  <w:endnote w:type="continuationSeparator" w:id="0">
    <w:p w14:paraId="26282D2F" w14:textId="77777777" w:rsidR="00FD7223" w:rsidRDefault="00FD72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1D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364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F3A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C7C30" w14:textId="77777777" w:rsidR="00FD7223" w:rsidRDefault="00FD7223" w:rsidP="009139A6">
      <w:r>
        <w:separator/>
      </w:r>
    </w:p>
  </w:footnote>
  <w:footnote w:type="continuationSeparator" w:id="0">
    <w:p w14:paraId="3A75DFDF" w14:textId="77777777" w:rsidR="00FD7223" w:rsidRDefault="00FD72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1407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32E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761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2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A702"/>
  <w15:chartTrackingRefBased/>
  <w15:docId w15:val="{BF6DC8E2-F967-4B2D-8DA6-C7953EC0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2023-04-14T07:54:00Z</dcterms:created>
  <dcterms:modified xsi:type="dcterms:W3CDTF">2023-04-14T07:55:00Z</dcterms:modified>
</cp:coreProperties>
</file>